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981EE" w14:textId="77777777" w:rsidR="000D5B4B" w:rsidRPr="00D11330" w:rsidRDefault="000D5B4B" w:rsidP="000D5B4B">
      <w:pPr>
        <w:pStyle w:val="NoSpacing"/>
        <w:rPr>
          <w:lang w:val="en-GB"/>
        </w:rPr>
      </w:pPr>
      <w:r w:rsidRPr="00D11330">
        <w:rPr>
          <w:u w:val="single"/>
          <w:lang w:val="en-GB"/>
        </w:rPr>
        <w:t>Richard NANFAN</w:t>
      </w:r>
      <w:r w:rsidRPr="00D11330">
        <w:rPr>
          <w:lang w:val="en-GB"/>
        </w:rPr>
        <w:t xml:space="preserve">     </w:t>
      </w:r>
      <w:proofErr w:type="gramStart"/>
      <w:r w:rsidRPr="00D11330">
        <w:rPr>
          <w:lang w:val="en-GB"/>
        </w:rPr>
        <w:t xml:space="preserve">   (</w:t>
      </w:r>
      <w:proofErr w:type="gramEnd"/>
      <w:r w:rsidRPr="00D11330">
        <w:rPr>
          <w:lang w:val="en-GB"/>
        </w:rPr>
        <w:t>fl.1488)</w:t>
      </w:r>
    </w:p>
    <w:p w14:paraId="20FA4415" w14:textId="77777777" w:rsidR="000D5B4B" w:rsidRPr="00D11330" w:rsidRDefault="000D5B4B" w:rsidP="000D5B4B">
      <w:pPr>
        <w:pStyle w:val="NoSpacing"/>
        <w:rPr>
          <w:lang w:val="en-GB"/>
        </w:rPr>
      </w:pPr>
    </w:p>
    <w:p w14:paraId="3C12A213" w14:textId="77777777" w:rsidR="000D5B4B" w:rsidRPr="00D11330" w:rsidRDefault="000D5B4B" w:rsidP="000D5B4B">
      <w:pPr>
        <w:pStyle w:val="NoSpacing"/>
        <w:rPr>
          <w:lang w:val="en-GB"/>
        </w:rPr>
      </w:pPr>
    </w:p>
    <w:p w14:paraId="31E0964C" w14:textId="77777777" w:rsidR="000D5B4B" w:rsidRPr="00D11330" w:rsidRDefault="000D5B4B" w:rsidP="000D5B4B">
      <w:pPr>
        <w:pStyle w:val="NoSpacing"/>
        <w:rPr>
          <w:lang w:val="en-GB"/>
        </w:rPr>
      </w:pPr>
      <w:r w:rsidRPr="00D11330">
        <w:rPr>
          <w:lang w:val="en-GB"/>
        </w:rPr>
        <w:t>21 Jan.1488</w:t>
      </w:r>
      <w:r w:rsidRPr="00D11330">
        <w:rPr>
          <w:lang w:val="en-GB"/>
        </w:rPr>
        <w:tab/>
        <w:t>He was on a commission to assess and appoint collectors in Warwickshire</w:t>
      </w:r>
    </w:p>
    <w:p w14:paraId="0FF2A63F" w14:textId="77777777" w:rsidR="000D5B4B" w:rsidRPr="00D11330" w:rsidRDefault="000D5B4B" w:rsidP="000D5B4B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of the subsidy imposed by the Commons at the last Parliament.</w:t>
      </w:r>
    </w:p>
    <w:p w14:paraId="6AE0810C" w14:textId="77777777" w:rsidR="000D5B4B" w:rsidRPr="00D11330" w:rsidRDefault="000D5B4B" w:rsidP="000D5B4B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(C.P.R. 1485-94 p.239)</w:t>
      </w:r>
    </w:p>
    <w:p w14:paraId="41C3921C" w14:textId="77777777" w:rsidR="000D5B4B" w:rsidRPr="00D11330" w:rsidRDefault="000D5B4B" w:rsidP="000D5B4B">
      <w:pPr>
        <w:pStyle w:val="NoSpacing"/>
        <w:rPr>
          <w:lang w:val="en-GB"/>
        </w:rPr>
      </w:pPr>
    </w:p>
    <w:p w14:paraId="06C9139E" w14:textId="77777777" w:rsidR="000D5B4B" w:rsidRPr="00D11330" w:rsidRDefault="000D5B4B" w:rsidP="000D5B4B">
      <w:pPr>
        <w:pStyle w:val="NoSpacing"/>
        <w:rPr>
          <w:lang w:val="en-GB"/>
        </w:rPr>
      </w:pPr>
    </w:p>
    <w:p w14:paraId="6B0246E6" w14:textId="77777777" w:rsidR="000D5B4B" w:rsidRPr="00D11330" w:rsidRDefault="000D5B4B" w:rsidP="000D5B4B">
      <w:pPr>
        <w:pStyle w:val="NoSpacing"/>
        <w:rPr>
          <w:lang w:val="en-GB"/>
        </w:rPr>
      </w:pPr>
      <w:r w:rsidRPr="00D11330">
        <w:rPr>
          <w:lang w:val="en-GB"/>
        </w:rPr>
        <w:t>8 October 2024</w:t>
      </w:r>
    </w:p>
    <w:p w14:paraId="2F3F32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C87B5" w14:textId="77777777" w:rsidR="000D5B4B" w:rsidRDefault="000D5B4B" w:rsidP="009139A6">
      <w:r>
        <w:separator/>
      </w:r>
    </w:p>
  </w:endnote>
  <w:endnote w:type="continuationSeparator" w:id="0">
    <w:p w14:paraId="1A7078B8" w14:textId="77777777" w:rsidR="000D5B4B" w:rsidRDefault="000D5B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3D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D6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86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4CE5D" w14:textId="77777777" w:rsidR="000D5B4B" w:rsidRDefault="000D5B4B" w:rsidP="009139A6">
      <w:r>
        <w:separator/>
      </w:r>
    </w:p>
  </w:footnote>
  <w:footnote w:type="continuationSeparator" w:id="0">
    <w:p w14:paraId="1E7137DB" w14:textId="77777777" w:rsidR="000D5B4B" w:rsidRDefault="000D5B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7F2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39B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9AA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B4B"/>
    <w:rsid w:val="000666E0"/>
    <w:rsid w:val="000D5B4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A549"/>
  <w15:chartTrackingRefBased/>
  <w15:docId w15:val="{514F7911-7DDA-44F6-9830-8F24C2F5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2024-10-08T15:42:00Z</dcterms:created>
  <dcterms:modified xsi:type="dcterms:W3CDTF">2024-10-08T15:43:00Z</dcterms:modified>
</cp:coreProperties>
</file>